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4891" w:rsidRDefault="00A64891" w:rsidP="00A6489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Stephen WHITE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:rsidR="00A64891" w:rsidRDefault="00A64891" w:rsidP="00A6489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A64891" w:rsidRDefault="00A64891" w:rsidP="00A6489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64891" w:rsidRDefault="00A64891" w:rsidP="00A6489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64891" w:rsidRDefault="00A64891" w:rsidP="00A6489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1482</w:t>
      </w:r>
      <w:r>
        <w:tab/>
        <w:t>He made his Will.   (Plomer 506)</w:t>
      </w:r>
    </w:p>
    <w:p w:rsidR="00A64891" w:rsidRDefault="00A64891" w:rsidP="00A6489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64891" w:rsidRDefault="00A64891" w:rsidP="00A6489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64891" w:rsidRDefault="00A64891" w:rsidP="00A6489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:rsidR="006B2F86" w:rsidRPr="00E71FC3" w:rsidRDefault="00A648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4891" w:rsidRDefault="00A64891" w:rsidP="00E71FC3">
      <w:pPr>
        <w:spacing w:after="0" w:line="240" w:lineRule="auto"/>
      </w:pPr>
      <w:r>
        <w:separator/>
      </w:r>
    </w:p>
  </w:endnote>
  <w:endnote w:type="continuationSeparator" w:id="0">
    <w:p w:rsidR="00A64891" w:rsidRDefault="00A648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4891" w:rsidRDefault="00A64891" w:rsidP="00E71FC3">
      <w:pPr>
        <w:spacing w:after="0" w:line="240" w:lineRule="auto"/>
      </w:pPr>
      <w:r>
        <w:separator/>
      </w:r>
    </w:p>
  </w:footnote>
  <w:footnote w:type="continuationSeparator" w:id="0">
    <w:p w:rsidR="00A64891" w:rsidRDefault="00A648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891"/>
    <w:rsid w:val="001A7C09"/>
    <w:rsid w:val="00577BD5"/>
    <w:rsid w:val="00656CBA"/>
    <w:rsid w:val="006A1F77"/>
    <w:rsid w:val="00733BE7"/>
    <w:rsid w:val="00A6489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DEA58D-2D06-4E22-8192-5AEE289A8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2018-02-03T14:07:00Z</dcterms:created>
  <dcterms:modified xsi:type="dcterms:W3CDTF">2018-02-03T14:07:00Z</dcterms:modified>
</cp:coreProperties>
</file>